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46379" w14:textId="77777777" w:rsidR="00DE4A7E" w:rsidRDefault="00DE4A7E" w:rsidP="00DE4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WAYRD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2C88F678" w14:textId="77777777" w:rsidR="00DE4A7E" w:rsidRDefault="00DE4A7E" w:rsidP="00DE4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Newcastle upon Tyne. Merchant.</w:t>
      </w:r>
    </w:p>
    <w:p w14:paraId="1D642772" w14:textId="77777777" w:rsidR="00DE4A7E" w:rsidRDefault="00DE4A7E" w:rsidP="00DE4A7E">
      <w:pPr>
        <w:rPr>
          <w:rFonts w:ascii="Times New Roman" w:hAnsi="Times New Roman" w:cs="Times New Roman"/>
        </w:rPr>
      </w:pPr>
    </w:p>
    <w:p w14:paraId="264A0FB1" w14:textId="77777777" w:rsidR="00DE4A7E" w:rsidRDefault="00DE4A7E" w:rsidP="00DE4A7E">
      <w:pPr>
        <w:rPr>
          <w:rFonts w:ascii="Times New Roman" w:hAnsi="Times New Roman" w:cs="Times New Roman"/>
        </w:rPr>
      </w:pPr>
    </w:p>
    <w:p w14:paraId="0248B386" w14:textId="77777777" w:rsidR="00DE4A7E" w:rsidRDefault="00DE4A7E" w:rsidP="00DE4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3A1BD453" w14:textId="77777777" w:rsidR="00DE4A7E" w:rsidRDefault="00DE4A7E" w:rsidP="00DE4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8AD5A48" w14:textId="77777777" w:rsidR="00DE4A7E" w:rsidRDefault="00DE4A7E" w:rsidP="00DE4A7E">
      <w:pPr>
        <w:rPr>
          <w:rFonts w:ascii="Times New Roman" w:hAnsi="Times New Roman" w:cs="Times New Roman"/>
        </w:rPr>
      </w:pPr>
    </w:p>
    <w:p w14:paraId="0D6D5CBE" w14:textId="77777777" w:rsidR="00DE4A7E" w:rsidRDefault="00DE4A7E" w:rsidP="00DE4A7E">
      <w:pPr>
        <w:rPr>
          <w:rFonts w:ascii="Times New Roman" w:hAnsi="Times New Roman" w:cs="Times New Roman"/>
        </w:rPr>
      </w:pPr>
    </w:p>
    <w:p w14:paraId="378B9DAC" w14:textId="77777777" w:rsidR="00DE4A7E" w:rsidRDefault="00DE4A7E" w:rsidP="00DE4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John </w:t>
      </w:r>
      <w:proofErr w:type="spellStart"/>
      <w:r>
        <w:rPr>
          <w:rFonts w:ascii="Times New Roman" w:hAnsi="Times New Roman" w:cs="Times New Roman"/>
        </w:rPr>
        <w:t>Ettham</w:t>
      </w:r>
      <w:proofErr w:type="spellEnd"/>
      <w:r>
        <w:rPr>
          <w:rFonts w:ascii="Times New Roman" w:hAnsi="Times New Roman" w:cs="Times New Roman"/>
        </w:rPr>
        <w:t xml:space="preserve"> of Newcastle(q.v.) and John </w:t>
      </w:r>
      <w:proofErr w:type="spellStart"/>
      <w:r>
        <w:rPr>
          <w:rFonts w:ascii="Times New Roman" w:hAnsi="Times New Roman" w:cs="Times New Roman"/>
        </w:rPr>
        <w:t>Esyngton</w:t>
      </w:r>
      <w:proofErr w:type="spellEnd"/>
      <w:r>
        <w:rPr>
          <w:rFonts w:ascii="Times New Roman" w:hAnsi="Times New Roman" w:cs="Times New Roman"/>
        </w:rPr>
        <w:t xml:space="preserve">(q.v.).   (ibid.) </w:t>
      </w:r>
    </w:p>
    <w:p w14:paraId="022C8F41" w14:textId="77777777" w:rsidR="00DE4A7E" w:rsidRDefault="00DE4A7E" w:rsidP="00DE4A7E">
      <w:pPr>
        <w:rPr>
          <w:rFonts w:ascii="Times New Roman" w:hAnsi="Times New Roman" w:cs="Times New Roman"/>
        </w:rPr>
      </w:pPr>
    </w:p>
    <w:p w14:paraId="028053D5" w14:textId="77777777" w:rsidR="00DE4A7E" w:rsidRDefault="00DE4A7E" w:rsidP="00DE4A7E">
      <w:pPr>
        <w:rPr>
          <w:rFonts w:ascii="Times New Roman" w:hAnsi="Times New Roman" w:cs="Times New Roman"/>
        </w:rPr>
      </w:pPr>
    </w:p>
    <w:p w14:paraId="101CD419" w14:textId="77777777" w:rsidR="00DE4A7E" w:rsidRDefault="00DE4A7E" w:rsidP="00DE4A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March 2019</w:t>
      </w:r>
    </w:p>
    <w:p w14:paraId="037DBCD0" w14:textId="77777777" w:rsidR="006B2F86" w:rsidRPr="00E71FC3" w:rsidRDefault="00DE4A7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F6B66" w14:textId="77777777" w:rsidR="00DE4A7E" w:rsidRDefault="00DE4A7E" w:rsidP="00E71FC3">
      <w:r>
        <w:separator/>
      </w:r>
    </w:p>
  </w:endnote>
  <w:endnote w:type="continuationSeparator" w:id="0">
    <w:p w14:paraId="3A48514E" w14:textId="77777777" w:rsidR="00DE4A7E" w:rsidRDefault="00DE4A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FF6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25DF" w14:textId="77777777" w:rsidR="00DE4A7E" w:rsidRDefault="00DE4A7E" w:rsidP="00E71FC3">
      <w:r>
        <w:separator/>
      </w:r>
    </w:p>
  </w:footnote>
  <w:footnote w:type="continuationSeparator" w:id="0">
    <w:p w14:paraId="30C12F45" w14:textId="77777777" w:rsidR="00DE4A7E" w:rsidRDefault="00DE4A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A7E"/>
    <w:rsid w:val="001A7C09"/>
    <w:rsid w:val="00577BD5"/>
    <w:rsid w:val="00656CBA"/>
    <w:rsid w:val="006A1F77"/>
    <w:rsid w:val="00733BE7"/>
    <w:rsid w:val="00AB52E8"/>
    <w:rsid w:val="00B16D3F"/>
    <w:rsid w:val="00BB41AC"/>
    <w:rsid w:val="00DE4A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92C96"/>
  <w15:chartTrackingRefBased/>
  <w15:docId w15:val="{F82F207D-4802-441B-8EC2-E8E7480F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4A7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2019-04-04T20:02:00Z</dcterms:created>
  <dcterms:modified xsi:type="dcterms:W3CDTF">2019-04-04T20:02:00Z</dcterms:modified>
</cp:coreProperties>
</file>